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4E6ADFE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CE6F1"/>
            <w:noWrap/>
            <w:tcMar>
              <w:bottom w:w="86" w:type="dxa"/>
            </w:tcMar>
            <w:vAlign w:val="bottom"/>
          </w:tcPr>
          <w:p w14:paraId="74582740" w14:textId="102CD97C" w:rsidR="00B81E09" w:rsidRDefault="00063482">
            <w:pPr>
              <w:pStyle w:val="MonthNames"/>
            </w:pPr>
            <w:r>
              <w:t xml:space="preserve">January </w:t>
            </w:r>
            <w:r w:rsidR="001B5B19">
              <w:t>2027</w:t>
            </w:r>
          </w:p>
        </w:tc>
      </w:tr>
      <w:tr w:rsidR="00B81E09" w14:paraId="67004AC6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0ADF145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C0DB19E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463D429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CF19F6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823CFF5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0ED9875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5FEB206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5CCAB805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bottom w:w="115" w:type="dxa"/>
            </w:tcMar>
          </w:tcPr>
          <w:p w14:paraId="1141696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1575FF65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AD3912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51740EE8" w14:textId="051B88E1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auto"/>
            </w:tcBorders>
          </w:tcPr>
          <w:p w14:paraId="6C6CCBCC" w14:textId="546D844F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4D33212" w14:textId="3FC0BBC0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3491D0" w14:textId="04498804" w:rsidR="00B81E09" w:rsidRDefault="001B5B19">
            <w:pPr>
              <w:pStyle w:val="Dates"/>
              <w:jc w:val="right"/>
            </w:pPr>
            <w:r>
              <w:t>2</w:t>
            </w:r>
          </w:p>
        </w:tc>
      </w:tr>
      <w:tr w:rsidR="00B81E09" w14:paraId="7212320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8028163" w14:textId="04E73D5D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2AB08B" w14:textId="7E14E66B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C3AED1" w14:textId="4C562C8F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167E77" w14:textId="71334F33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FE5C58" w14:textId="334C4D53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296FE4" w14:textId="3EF1EA60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B64217" w14:textId="181581C5" w:rsidR="00B81E09" w:rsidRDefault="001B5B19">
            <w:pPr>
              <w:pStyle w:val="Dates"/>
              <w:jc w:val="right"/>
            </w:pPr>
            <w:r>
              <w:t>9</w:t>
            </w:r>
          </w:p>
        </w:tc>
      </w:tr>
      <w:tr w:rsidR="00B81E09" w14:paraId="6D9C626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F1680A0" w14:textId="495BAEBE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514F9E" w14:textId="33D18ED9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6843E8" w14:textId="0DF71C08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201D727" w14:textId="494DB329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BA7ABAA" w14:textId="3E080B25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7170F3" w14:textId="068A0071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06EC19" w14:textId="6078B922" w:rsidR="00B81E09" w:rsidRDefault="001B5B19">
            <w:pPr>
              <w:pStyle w:val="Dates"/>
              <w:jc w:val="right"/>
            </w:pPr>
            <w:r>
              <w:t>16</w:t>
            </w:r>
          </w:p>
        </w:tc>
      </w:tr>
      <w:tr w:rsidR="00B81E09" w14:paraId="79D6B0F7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781C21" w14:textId="04F9A567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DBEAA4" w14:textId="72A0515D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C56872" w14:textId="39A45B63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C44D992" w14:textId="0F3ACD54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5B8F21" w14:textId="07D303E5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B8EBDB4" w14:textId="20C2C047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107EA1" w14:textId="2D5A9EC1" w:rsidR="00B81E09" w:rsidRDefault="001B5B19">
            <w:pPr>
              <w:pStyle w:val="Dates"/>
              <w:jc w:val="right"/>
            </w:pPr>
            <w:r>
              <w:t>23</w:t>
            </w:r>
          </w:p>
        </w:tc>
      </w:tr>
      <w:tr w:rsidR="00B81E09" w14:paraId="424834B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C4FE2B3" w14:textId="0D2F31F1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B8C750" w14:textId="7D37EB1F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C3438B" w14:textId="7E469125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031286" w14:textId="1F018361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4EA6F26" w14:textId="3209E316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60B70827" w14:textId="44AF596B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68C0AA0A" w14:textId="088587EE" w:rsidR="00B81E09" w:rsidRDefault="001B5B19">
            <w:pPr>
              <w:pStyle w:val="Dates"/>
              <w:jc w:val="right"/>
            </w:pPr>
            <w:r>
              <w:t>30</w:t>
            </w:r>
          </w:p>
        </w:tc>
      </w:tr>
      <w:tr w:rsidR="001B5B19" w14:paraId="796C810F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ACB07B" w14:textId="52A017C8" w:rsidR="001B5B19" w:rsidRDefault="001B5B19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6FB1B26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4D710B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F6B6F3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1ED536CF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74A47551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435A7A0" w14:textId="77777777" w:rsidR="001B5B19" w:rsidRDefault="001B5B19">
            <w:pPr>
              <w:pStyle w:val="Dates"/>
              <w:jc w:val="right"/>
            </w:pPr>
          </w:p>
        </w:tc>
      </w:tr>
    </w:tbl>
    <w:p w14:paraId="671B770B" w14:textId="77777777" w:rsidR="00B81E09" w:rsidRDefault="00B81E09">
      <w:pPr>
        <w:pStyle w:val="Weekdays"/>
      </w:pPr>
    </w:p>
    <w:p w14:paraId="23B2D909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D9BEED5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F3CE14C" w14:textId="50AAAE93" w:rsidR="00B81E09" w:rsidRDefault="00063482">
            <w:pPr>
              <w:pStyle w:val="MonthNames"/>
            </w:pPr>
            <w:r>
              <w:lastRenderedPageBreak/>
              <w:t xml:space="preserve">February </w:t>
            </w:r>
            <w:r w:rsidR="001B5B19">
              <w:t>2027</w:t>
            </w:r>
          </w:p>
        </w:tc>
      </w:tr>
      <w:tr w:rsidR="00B81E09" w14:paraId="52D2EB2E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26537E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35DFB30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77A4849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9340F6F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D40D2FD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AEB208E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94CCFF6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15202987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tcMar>
              <w:top w:w="115" w:type="dxa"/>
              <w:bottom w:w="115" w:type="dxa"/>
            </w:tcMar>
          </w:tcPr>
          <w:p w14:paraId="00952340" w14:textId="62BD2CE5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7475F210" w14:textId="0181B978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4945" w14:textId="7C6DD16D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4A0BD261" w14:textId="055074B4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4292A5E2" w14:textId="7B89B3D3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EF2B65B" w14:textId="4CF96CE0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4A8014" w14:textId="0ABE541E" w:rsidR="00B81E09" w:rsidRDefault="001B5B19">
            <w:pPr>
              <w:pStyle w:val="Dates"/>
              <w:jc w:val="right"/>
            </w:pPr>
            <w:r>
              <w:t>6</w:t>
            </w:r>
          </w:p>
        </w:tc>
      </w:tr>
      <w:tr w:rsidR="00B81E09" w14:paraId="538694C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0DE5E49B" w14:textId="1D17D41A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77FC980" w14:textId="0399090C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C622060" w14:textId="1A912901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B80B36E" w14:textId="78BBA833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370516A" w14:textId="310BCBEC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6F009CE" w14:textId="4E5CE94F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B4E373" w14:textId="13F7B7E2" w:rsidR="00B81E09" w:rsidRDefault="001B5B19">
            <w:pPr>
              <w:pStyle w:val="Dates"/>
              <w:jc w:val="right"/>
            </w:pPr>
            <w:r>
              <w:t>13</w:t>
            </w:r>
          </w:p>
        </w:tc>
      </w:tr>
      <w:tr w:rsidR="00B81E09" w14:paraId="5FDD4B75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D06ACF9" w14:textId="007D554A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26B103" w14:textId="519B864F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6190F0" w14:textId="7B692FA1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90220A6" w14:textId="198D14F6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1AB7BDC" w14:textId="7FA35FC3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BB94FF" w14:textId="704A0616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4FA798" w14:textId="24C94E04" w:rsidR="00B81E09" w:rsidRDefault="001B5B19">
            <w:pPr>
              <w:pStyle w:val="Dates"/>
              <w:jc w:val="right"/>
            </w:pPr>
            <w:r>
              <w:t>20</w:t>
            </w:r>
          </w:p>
        </w:tc>
      </w:tr>
      <w:tr w:rsidR="00B81E09" w14:paraId="6FB4137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7A4AE28" w14:textId="1CE85F81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3BA0887" w14:textId="59992DBB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2E5EE45" w14:textId="0FDF4FF9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F2B4FE" w14:textId="2BE63279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164BA3" w14:textId="46DFFA15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560A479" w14:textId="59778045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92A441" w14:textId="5E570BB3" w:rsidR="00B81E09" w:rsidRDefault="001B5B19">
            <w:pPr>
              <w:pStyle w:val="Dates"/>
              <w:jc w:val="right"/>
            </w:pPr>
            <w:r>
              <w:t>27</w:t>
            </w:r>
          </w:p>
        </w:tc>
      </w:tr>
      <w:tr w:rsidR="001B5B19" w14:paraId="44099E83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419A9E" w14:textId="4012D178" w:rsidR="001B5B1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D565FB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B62C12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C578DF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BABDAF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0B9EAA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D2D386" w14:textId="77777777" w:rsidR="001B5B19" w:rsidRDefault="001B5B19">
            <w:pPr>
              <w:pStyle w:val="Dates"/>
              <w:jc w:val="right"/>
            </w:pPr>
          </w:p>
        </w:tc>
      </w:tr>
    </w:tbl>
    <w:p w14:paraId="3F402E08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62716A8A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C32C30C" w14:textId="509A606F" w:rsidR="00B81E09" w:rsidRDefault="00063482">
            <w:pPr>
              <w:pStyle w:val="MonthNames"/>
            </w:pPr>
            <w:r>
              <w:lastRenderedPageBreak/>
              <w:t xml:space="preserve">March </w:t>
            </w:r>
            <w:r w:rsidR="001B5B19">
              <w:t>2027</w:t>
            </w:r>
          </w:p>
        </w:tc>
      </w:tr>
      <w:tr w:rsidR="00B81E09" w14:paraId="1A6D05EB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111F67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FEE8225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C03831B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C98F74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8913D83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6F1CBC3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522FDBD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44CE93FA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tcMar>
              <w:top w:w="115" w:type="dxa"/>
              <w:bottom w:w="115" w:type="dxa"/>
            </w:tcMar>
          </w:tcPr>
          <w:p w14:paraId="6388BC12" w14:textId="2CFAC62E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FA3E51F" w14:textId="0DD4D790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1D997CED" w14:textId="7611C4C4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45A5F73" w14:textId="5002BCCF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A0C7FF7" w14:textId="17889621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C96019F" w14:textId="48FBC9AC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C8F0E6" w14:textId="5A9E4258" w:rsidR="00B81E09" w:rsidRDefault="001B5B19">
            <w:pPr>
              <w:pStyle w:val="Dates"/>
              <w:jc w:val="right"/>
            </w:pPr>
            <w:r>
              <w:t>6</w:t>
            </w:r>
          </w:p>
        </w:tc>
      </w:tr>
      <w:tr w:rsidR="00B81E09" w14:paraId="0D48677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0FB15E" w14:textId="0B4675A2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142AEE" w14:textId="20D53A7B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BFC6C1" w14:textId="0E79D142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3888DF" w14:textId="0A24D701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E793AC" w14:textId="69D82C39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192452" w14:textId="29FABE3C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933AED" w14:textId="0371A6EE" w:rsidR="00B81E09" w:rsidRDefault="001B5B19">
            <w:pPr>
              <w:pStyle w:val="Dates"/>
              <w:jc w:val="right"/>
            </w:pPr>
            <w:r>
              <w:t>13</w:t>
            </w:r>
          </w:p>
        </w:tc>
      </w:tr>
      <w:tr w:rsidR="00B81E09" w14:paraId="207A3B36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B64A79" w14:textId="1E06B71F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53E2AB" w14:textId="18B81F5D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E2B8460" w14:textId="6315A23C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8230F1" w14:textId="53A59F9A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9C4DC3" w14:textId="5F93CF0C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660253A" w14:textId="3769F105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8117C9" w14:textId="7AE23878" w:rsidR="00B81E09" w:rsidRDefault="001B5B19">
            <w:pPr>
              <w:pStyle w:val="Dates"/>
              <w:jc w:val="right"/>
            </w:pPr>
            <w:r>
              <w:t>20</w:t>
            </w:r>
          </w:p>
        </w:tc>
      </w:tr>
      <w:tr w:rsidR="00B81E09" w14:paraId="0DD3CE60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3E3B25" w14:textId="544B9A60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6FBA94" w14:textId="655C1024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B55AC30" w14:textId="26E8B355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BB80E8" w14:textId="23BC02BA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4D2B76" w14:textId="5C30AEF0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8905E9" w14:textId="63723BB1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B4B6C0" w14:textId="40E21E1C" w:rsidR="00B81E09" w:rsidRDefault="001B5B19">
            <w:pPr>
              <w:pStyle w:val="Dates"/>
              <w:jc w:val="right"/>
            </w:pPr>
            <w:r>
              <w:t>27</w:t>
            </w:r>
          </w:p>
        </w:tc>
      </w:tr>
      <w:tr w:rsidR="00B81E09" w14:paraId="17042807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A0FEA3" w14:textId="3D8D998D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244061" w:themeColor="accent1" w:themeShade="80"/>
            </w:tcBorders>
          </w:tcPr>
          <w:p w14:paraId="68556ACF" w14:textId="08EDAEEB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auto"/>
              <w:right w:val="single" w:sz="4" w:space="0" w:color="auto"/>
            </w:tcBorders>
          </w:tcPr>
          <w:p w14:paraId="2FEF7EDC" w14:textId="63F81270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AD6" w14:textId="3EE833DF" w:rsidR="00B81E09" w:rsidRDefault="001B5B19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auto"/>
              <w:right w:val="nil"/>
            </w:tcBorders>
          </w:tcPr>
          <w:p w14:paraId="3D5AC036" w14:textId="4926D0A9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auto"/>
              <w:right w:val="nil"/>
            </w:tcBorders>
          </w:tcPr>
          <w:p w14:paraId="5D8CA17F" w14:textId="711FCC71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71C62B8" w14:textId="6BF2FE37" w:rsidR="00B81E09" w:rsidRDefault="00B81E09">
            <w:pPr>
              <w:pStyle w:val="Dates"/>
              <w:jc w:val="right"/>
            </w:pPr>
          </w:p>
        </w:tc>
      </w:tr>
    </w:tbl>
    <w:p w14:paraId="1E947C5A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00F44654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41735798" w14:textId="37BF4380" w:rsidR="00B81E09" w:rsidRDefault="00063482">
            <w:pPr>
              <w:pStyle w:val="MonthNames"/>
            </w:pPr>
            <w:r>
              <w:lastRenderedPageBreak/>
              <w:t xml:space="preserve">April </w:t>
            </w:r>
            <w:r w:rsidR="001B5B19">
              <w:t>2027</w:t>
            </w:r>
          </w:p>
        </w:tc>
      </w:tr>
      <w:tr w:rsidR="00B81E09" w14:paraId="1B5D28D9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63AAB68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3CE72AD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2121723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B0E6DB6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393AA58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2FAD9E5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C85FD8E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1DE00D1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F4D4C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93251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01CA0C" w14:textId="453ACA08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B13C80" w14:textId="6D1ABC0A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6AC402" w14:textId="3DFB462F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9EE3B78" w14:textId="4B2E58B5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6C5404" w14:textId="4DDD672F" w:rsidR="00B81E09" w:rsidRDefault="001B5B19">
            <w:pPr>
              <w:pStyle w:val="Dates"/>
              <w:jc w:val="right"/>
            </w:pPr>
            <w:r>
              <w:t>3</w:t>
            </w:r>
          </w:p>
        </w:tc>
      </w:tr>
      <w:tr w:rsidR="00B81E09" w14:paraId="0CFBDADA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763446F" w14:textId="567E918A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4533AF" w14:textId="7D01A1A8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DCA6DA" w14:textId="1A0625B9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F9D0C9" w14:textId="0B97F909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8CB95D1" w14:textId="18FF9064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3F7B39" w14:textId="4DB958AE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66FCC4" w14:textId="4582A283" w:rsidR="00B81E09" w:rsidRDefault="001B5B19">
            <w:pPr>
              <w:pStyle w:val="Dates"/>
              <w:jc w:val="right"/>
            </w:pPr>
            <w:r>
              <w:t>10</w:t>
            </w:r>
          </w:p>
        </w:tc>
      </w:tr>
      <w:tr w:rsidR="00B81E09" w14:paraId="17FC572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078309" w14:textId="2D179A76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C3ABFB1" w14:textId="333CB662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D8D7D1" w14:textId="5D89993E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DC6A22" w14:textId="6E16816E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E061E8" w14:textId="20C90C8E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18ED06" w14:textId="25C0E00D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4A0707" w14:textId="46649DFE" w:rsidR="00B81E09" w:rsidRDefault="001B5B19">
            <w:pPr>
              <w:pStyle w:val="Dates"/>
              <w:jc w:val="right"/>
            </w:pPr>
            <w:r>
              <w:t>17</w:t>
            </w:r>
          </w:p>
        </w:tc>
      </w:tr>
      <w:tr w:rsidR="00B81E09" w14:paraId="7D8B75AF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A87B8A" w14:textId="3A42FC12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8982716" w14:textId="753E5222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0205B8D" w14:textId="5AF75EC9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4464DA8F" w14:textId="0ABF9E02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C216B79" w14:textId="2914517A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92504C1" w14:textId="3F49A1F4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7C344D6E" w14:textId="7C7876FE" w:rsidR="00B81E09" w:rsidRDefault="001B5B19">
            <w:pPr>
              <w:pStyle w:val="Dates"/>
              <w:jc w:val="right"/>
            </w:pPr>
            <w:r>
              <w:t>24</w:t>
            </w:r>
          </w:p>
        </w:tc>
      </w:tr>
      <w:tr w:rsidR="00B81E09" w14:paraId="1AF3466D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A2EBD2C" w14:textId="42C4A6D4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1E1C31E7" w14:textId="0F3B7A31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AB33A7E" w14:textId="4E9E2BC9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8D7C9DF" w14:textId="6FD920F8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5968182C" w14:textId="6C8AD8A6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974379D" w14:textId="25A63B96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A863D87" w14:textId="77777777" w:rsidR="00B81E09" w:rsidRDefault="00B81E09">
            <w:pPr>
              <w:pStyle w:val="Dates"/>
              <w:jc w:val="right"/>
            </w:pPr>
          </w:p>
        </w:tc>
      </w:tr>
    </w:tbl>
    <w:p w14:paraId="01E18A09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687B821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447924DB" w14:textId="2A8D00F0" w:rsidR="00B81E09" w:rsidRDefault="00063482">
            <w:pPr>
              <w:pStyle w:val="MonthNames"/>
            </w:pPr>
            <w:r>
              <w:lastRenderedPageBreak/>
              <w:t xml:space="preserve">May </w:t>
            </w:r>
            <w:r w:rsidR="001B5B19">
              <w:t>2027</w:t>
            </w:r>
          </w:p>
        </w:tc>
      </w:tr>
      <w:tr w:rsidR="00B81E09" w14:paraId="2FF780BA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FAFC146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4967ADD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BF4415C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47C2E6E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B0DFACA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25B0680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91544A7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3D71DF8E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12330A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63CEDC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7BFC9C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96C16B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86EA0E" w14:textId="68D0EC38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CE002A" w14:textId="7548B6E4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AE9265F" w14:textId="07EE01C4" w:rsidR="00B81E09" w:rsidRDefault="001B5B19">
            <w:pPr>
              <w:pStyle w:val="Dates"/>
              <w:jc w:val="right"/>
            </w:pPr>
            <w:r>
              <w:t>1</w:t>
            </w:r>
          </w:p>
        </w:tc>
      </w:tr>
      <w:tr w:rsidR="00B81E09" w14:paraId="5D67DDF7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9A2AA5" w14:textId="68275E57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62D089" w14:textId="4591800F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E6F462" w14:textId="38049DAF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3A1A90" w14:textId="4C3899B7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919BA50" w14:textId="395043CF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B0D6B26" w14:textId="3BD32C76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CD473B5" w14:textId="2F90FE42" w:rsidR="00B81E09" w:rsidRDefault="001B5B19">
            <w:pPr>
              <w:pStyle w:val="Dates"/>
              <w:jc w:val="right"/>
            </w:pPr>
            <w:r>
              <w:t>8</w:t>
            </w:r>
          </w:p>
        </w:tc>
      </w:tr>
      <w:tr w:rsidR="00B81E09" w14:paraId="2A4947AD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BB2631" w14:textId="36A11434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B5215B" w14:textId="3FB88E89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1CD8E21" w14:textId="244E3A05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D25B4E" w14:textId="79413DC6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205BEF0" w14:textId="2E3A23AC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7AE3D7" w14:textId="05F3D8A2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283831A" w14:textId="500C6CA0" w:rsidR="00B81E09" w:rsidRDefault="001B5B19">
            <w:pPr>
              <w:pStyle w:val="Dates"/>
              <w:jc w:val="right"/>
            </w:pPr>
            <w:r>
              <w:t>15</w:t>
            </w:r>
          </w:p>
        </w:tc>
      </w:tr>
      <w:tr w:rsidR="00B81E09" w14:paraId="3882BD55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4F7969" w14:textId="0A836FD5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BF18882" w14:textId="384F09F3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C0EDB7C" w14:textId="13E188A4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107126A" w14:textId="1709AD77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75A5BC6" w14:textId="4E5C106C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07FB105" w14:textId="326C3B2E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0DB6CA7C" w14:textId="5F39F7DD" w:rsidR="00B81E09" w:rsidRDefault="001B5B19">
            <w:pPr>
              <w:pStyle w:val="Dates"/>
              <w:jc w:val="right"/>
            </w:pPr>
            <w:r>
              <w:t>22</w:t>
            </w:r>
          </w:p>
        </w:tc>
      </w:tr>
      <w:tr w:rsidR="00B81E09" w14:paraId="0C0ACBD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AA627E5" w14:textId="29698228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35530A5" w14:textId="21B270C2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637E31D" w14:textId="70B048ED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91099B6" w14:textId="074E12CF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0CE5D494" w14:textId="457012B3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818F62C" w14:textId="0D4ACA1B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20A8EFF8" w14:textId="4C475DD3" w:rsidR="00B81E09" w:rsidRDefault="001B5B19">
            <w:pPr>
              <w:pStyle w:val="Dates"/>
              <w:jc w:val="right"/>
            </w:pPr>
            <w:r>
              <w:t>29</w:t>
            </w:r>
          </w:p>
        </w:tc>
      </w:tr>
      <w:tr w:rsidR="00746E72" w14:paraId="4AC04496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E4B252" w14:textId="0C5ABE58" w:rsidR="00746E72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0999D13A" w14:textId="1044E780" w:rsidR="00746E72" w:rsidRDefault="001B5B19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</w:tcPr>
          <w:p w14:paraId="6CFC64F3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29B9B80A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54D6118D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336C37B9" w14:textId="77777777" w:rsidR="00746E72" w:rsidRDefault="00746E72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9A28474" w14:textId="77777777" w:rsidR="00746E72" w:rsidRDefault="00746E72">
            <w:pPr>
              <w:pStyle w:val="Dates"/>
              <w:jc w:val="right"/>
            </w:pPr>
          </w:p>
        </w:tc>
      </w:tr>
    </w:tbl>
    <w:p w14:paraId="153AF3A4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7D2CC841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11A189B6" w14:textId="3B3D19F5" w:rsidR="00B81E09" w:rsidRDefault="00063482">
            <w:pPr>
              <w:pStyle w:val="MonthNames"/>
            </w:pPr>
            <w:r>
              <w:lastRenderedPageBreak/>
              <w:t xml:space="preserve">June </w:t>
            </w:r>
            <w:r w:rsidR="001B5B19">
              <w:t>2027</w:t>
            </w:r>
          </w:p>
        </w:tc>
      </w:tr>
      <w:tr w:rsidR="00B81E09" w14:paraId="54BB6E3E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A0B6E35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38FC630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DB2FE99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6DE0148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E40EDC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11AD061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CB91DDD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1224984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bottom w:w="115" w:type="dxa"/>
            </w:tcMar>
          </w:tcPr>
          <w:p w14:paraId="35811AE3" w14:textId="587293AE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4F1528D" w14:textId="3E71CF73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8F8CE21" w14:textId="691CB58D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C0898D5" w14:textId="4BB0FFFA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0DC2335" w14:textId="4F09F1C2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83F7D99" w14:textId="65733CFA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C22C26" w14:textId="76F02493" w:rsidR="00B81E09" w:rsidRDefault="001B5B19">
            <w:pPr>
              <w:pStyle w:val="Dates"/>
              <w:jc w:val="right"/>
            </w:pPr>
            <w:r>
              <w:t>5</w:t>
            </w:r>
          </w:p>
        </w:tc>
      </w:tr>
      <w:tr w:rsidR="00B81E09" w14:paraId="38733F3C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F2B9FB" w14:textId="333B98BB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D59206" w14:textId="26BECB0A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4FC0BB" w14:textId="4C8B3363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A18387" w14:textId="7DA47D42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33F915B" w14:textId="314713E9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B83C8F" w14:textId="67F3B666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F7EE06" w14:textId="7C080ADD" w:rsidR="00B81E09" w:rsidRDefault="001B5B19">
            <w:pPr>
              <w:pStyle w:val="Dates"/>
              <w:jc w:val="right"/>
            </w:pPr>
            <w:r>
              <w:t>12</w:t>
            </w:r>
          </w:p>
        </w:tc>
      </w:tr>
      <w:tr w:rsidR="00B81E09" w14:paraId="550530D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84DBFBB" w14:textId="18011006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C14818" w14:textId="06DF3348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F78E6C" w14:textId="2C213581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1F8693" w14:textId="711CA6DB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7A77DE" w14:textId="13D0BC68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B55378D" w14:textId="153912C6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40D3AB" w14:textId="7C5B1BF8" w:rsidR="00B81E09" w:rsidRDefault="001B5B19">
            <w:pPr>
              <w:pStyle w:val="Dates"/>
              <w:jc w:val="right"/>
            </w:pPr>
            <w:r>
              <w:t>19</w:t>
            </w:r>
          </w:p>
        </w:tc>
      </w:tr>
      <w:tr w:rsidR="00B81E09" w14:paraId="29D4AC7B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2FB39F" w14:textId="7952725F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0ABCD8" w14:textId="2BE07768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EFB7B64" w14:textId="1D3A1368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0B98BC3" w14:textId="29C443C4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3388FD" w14:textId="6A84D203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1B20E3" w14:textId="4AF89398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C9692C" w14:textId="4F767AAC" w:rsidR="00B81E09" w:rsidRDefault="001B5B19">
            <w:pPr>
              <w:pStyle w:val="Dates"/>
              <w:jc w:val="right"/>
            </w:pPr>
            <w:r>
              <w:t>26</w:t>
            </w:r>
          </w:p>
        </w:tc>
      </w:tr>
      <w:tr w:rsidR="00B81E09" w14:paraId="193A12C6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E9A8F3" w14:textId="17915976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450349F2" w14:textId="32BC4C04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A389053" w14:textId="79B05C8E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7057799" w14:textId="7DDBB848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</w:tcPr>
          <w:p w14:paraId="07CA124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E2D1F7D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41DE07E" w14:textId="77777777" w:rsidR="00B81E09" w:rsidRDefault="00B81E09">
            <w:pPr>
              <w:pStyle w:val="Dates"/>
              <w:jc w:val="right"/>
            </w:pPr>
          </w:p>
        </w:tc>
      </w:tr>
    </w:tbl>
    <w:p w14:paraId="63EEF6F7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531C75BD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6185550B" w14:textId="1E5511A0" w:rsidR="00B81E09" w:rsidRDefault="00063482">
            <w:pPr>
              <w:pStyle w:val="MonthNames"/>
            </w:pPr>
            <w:r>
              <w:lastRenderedPageBreak/>
              <w:t xml:space="preserve">July </w:t>
            </w:r>
            <w:r w:rsidR="001B5B19">
              <w:t>2027</w:t>
            </w:r>
          </w:p>
        </w:tc>
      </w:tr>
      <w:tr w:rsidR="00B81E09" w14:paraId="463CAC9B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5DDBF56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701FA65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1EFB85B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802F5C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4A5AE05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311C83D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C3B9E81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6685B94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B685F6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53DE511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2898795" w14:textId="6243E0F0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12320C3" w14:textId="7139965E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BACDD8A" w14:textId="4B97A48C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1BBDBE9" w14:textId="2740FEDD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F05F52" w14:textId="1A39A4CB" w:rsidR="00B81E09" w:rsidRDefault="001B5B19">
            <w:pPr>
              <w:pStyle w:val="Dates"/>
              <w:jc w:val="right"/>
            </w:pPr>
            <w:r>
              <w:t>3</w:t>
            </w:r>
          </w:p>
        </w:tc>
      </w:tr>
      <w:tr w:rsidR="00B81E09" w14:paraId="4C0AAB14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321FFF6" w14:textId="66584DB5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A653D0F" w14:textId="692547DC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E4473B" w14:textId="579B32F2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8D9A05" w14:textId="73A5CB2B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5A87C2" w14:textId="798D08BF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B17046D" w14:textId="2BB0B280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11B99E" w14:textId="440A3CAF" w:rsidR="00B81E09" w:rsidRDefault="001B5B19">
            <w:pPr>
              <w:pStyle w:val="Dates"/>
              <w:jc w:val="right"/>
            </w:pPr>
            <w:r>
              <w:t>10</w:t>
            </w:r>
          </w:p>
        </w:tc>
      </w:tr>
      <w:tr w:rsidR="00B81E09" w14:paraId="3BE7BA3C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51FF72" w14:textId="05F0FA9A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C1A8CE" w14:textId="60D9A57B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75D25C" w14:textId="70DE6475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713E012" w14:textId="67BA7F41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880BC6" w14:textId="333AB448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3880E0" w14:textId="50165D65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B4D1F7" w14:textId="65082BC3" w:rsidR="00B81E09" w:rsidRDefault="001B5B19">
            <w:pPr>
              <w:pStyle w:val="Dates"/>
              <w:jc w:val="right"/>
            </w:pPr>
            <w:r>
              <w:t>17</w:t>
            </w:r>
          </w:p>
        </w:tc>
      </w:tr>
      <w:tr w:rsidR="00B81E09" w14:paraId="0962AA52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E070E7" w14:textId="2CD33D61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4583758" w14:textId="2A00D653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74FF440" w14:textId="7335571A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15A0773" w14:textId="316EB189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25DCBC91" w14:textId="00C2198C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03ACED6" w14:textId="039CB98E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0B1D9826" w14:textId="137DF539" w:rsidR="00B81E09" w:rsidRDefault="001B5B19">
            <w:pPr>
              <w:pStyle w:val="Dates"/>
              <w:jc w:val="right"/>
            </w:pPr>
            <w:r>
              <w:t>24</w:t>
            </w:r>
          </w:p>
        </w:tc>
      </w:tr>
      <w:tr w:rsidR="00B81E09" w14:paraId="7EF09FAD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92CCE54" w14:textId="33452776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6F42B62" w14:textId="65AB56BE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50311149" w14:textId="1ACB18A5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57110B0" w14:textId="69FFB54C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D99EA61" w14:textId="1C57314F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74C17F26" w14:textId="49B9C160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3E37D4EF" w14:textId="763C68FF" w:rsidR="00B81E09" w:rsidRDefault="001B5B19">
            <w:pPr>
              <w:pStyle w:val="Dates"/>
              <w:jc w:val="right"/>
            </w:pPr>
            <w:r>
              <w:t>31</w:t>
            </w:r>
          </w:p>
        </w:tc>
      </w:tr>
    </w:tbl>
    <w:p w14:paraId="702A9B4B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33DA8C2F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2D94785E" w14:textId="370BD127" w:rsidR="00B81E09" w:rsidRDefault="00063482">
            <w:pPr>
              <w:pStyle w:val="MonthNames"/>
            </w:pPr>
            <w:r>
              <w:lastRenderedPageBreak/>
              <w:t xml:space="preserve">August </w:t>
            </w:r>
            <w:r w:rsidR="001B5B19">
              <w:t>2027</w:t>
            </w:r>
          </w:p>
        </w:tc>
      </w:tr>
      <w:tr w:rsidR="00B81E09" w14:paraId="2B7F0738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40BF57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8F94565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DE816E6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BC33BEA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BDE48FD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9A2E899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9C23BDA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7CE60EFD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4344ADE9" w14:textId="7C0603B3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CD090D2" w14:textId="0DC8D1A8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850A594" w14:textId="6C1FD599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8ECD7B6" w14:textId="1C5237EF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711C3CC0" w14:textId="19388E4A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3539792" w14:textId="29B764C8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EAA5C4" w14:textId="13D188A9" w:rsidR="00B81E09" w:rsidRDefault="001B5B19">
            <w:pPr>
              <w:pStyle w:val="Dates"/>
              <w:jc w:val="right"/>
            </w:pPr>
            <w:r>
              <w:t>7</w:t>
            </w:r>
          </w:p>
        </w:tc>
      </w:tr>
      <w:tr w:rsidR="00B81E09" w14:paraId="412C307B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bottom w:w="115" w:type="dxa"/>
            </w:tcMar>
          </w:tcPr>
          <w:p w14:paraId="20DA085B" w14:textId="5760A094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77F5C0E" w14:textId="7A9A7A57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BFB6C7D" w14:textId="2510F46F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77DC45D" w14:textId="7B0D11D2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EE2EC2A" w14:textId="0576897E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28AF2ED" w14:textId="2AE9AF28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966EF9" w14:textId="012A814E" w:rsidR="00B81E09" w:rsidRDefault="001B5B19">
            <w:pPr>
              <w:pStyle w:val="Dates"/>
              <w:jc w:val="right"/>
            </w:pPr>
            <w:r>
              <w:t>14</w:t>
            </w:r>
          </w:p>
        </w:tc>
      </w:tr>
      <w:tr w:rsidR="00B81E09" w14:paraId="7F68CC33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74CB959" w14:textId="1DF14ABF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56F5CEE" w14:textId="770498DE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4CE8E3" w14:textId="184F044A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8EF872" w14:textId="6476AD0C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DE1F27" w14:textId="2FE2E2D4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5E112F" w14:textId="4E67C2AD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7C5EED8" w14:textId="1FE56209" w:rsidR="00B81E09" w:rsidRDefault="001B5B19">
            <w:pPr>
              <w:pStyle w:val="Dates"/>
              <w:jc w:val="right"/>
            </w:pPr>
            <w:r>
              <w:t>21</w:t>
            </w:r>
          </w:p>
        </w:tc>
      </w:tr>
      <w:tr w:rsidR="00B81E09" w14:paraId="656732C1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6ECAEB" w14:textId="0B231529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6B8618" w14:textId="0E1E3708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B040FC5" w14:textId="6BFF4583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5DDFC97" w14:textId="0A4FA73D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3008CC" w14:textId="2F915BDD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CE28B8" w14:textId="58C7EC1E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8FCCD93" w14:textId="6A0476ED" w:rsidR="00B81E09" w:rsidRDefault="001B5B19">
            <w:pPr>
              <w:pStyle w:val="Dates"/>
              <w:jc w:val="right"/>
            </w:pPr>
            <w:r>
              <w:t>28</w:t>
            </w:r>
          </w:p>
        </w:tc>
      </w:tr>
      <w:tr w:rsidR="00B81E09" w14:paraId="227FC60A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12F25A" w14:textId="41A9F8C0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E8312C" w14:textId="36E9CA3D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B353F5" w14:textId="227E3C8A" w:rsidR="00B81E09" w:rsidRDefault="001B5B19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A891DC" w14:textId="5FE52E0E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F04CB6" w14:textId="7624CA91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6BBA6E6" w14:textId="7C7C03B3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FEBC05" w14:textId="3CA6E0F0" w:rsidR="00B81E09" w:rsidRDefault="00B81E09">
            <w:pPr>
              <w:pStyle w:val="Dates"/>
              <w:jc w:val="right"/>
            </w:pPr>
          </w:p>
        </w:tc>
      </w:tr>
    </w:tbl>
    <w:p w14:paraId="5ED22715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053A70C0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3F323C27" w14:textId="15A47AC0" w:rsidR="00B81E09" w:rsidRDefault="00063482">
            <w:pPr>
              <w:pStyle w:val="MonthNames"/>
            </w:pPr>
            <w:r>
              <w:lastRenderedPageBreak/>
              <w:t xml:space="preserve">September </w:t>
            </w:r>
            <w:r w:rsidR="001B5B19">
              <w:t>2027</w:t>
            </w:r>
          </w:p>
        </w:tc>
      </w:tr>
      <w:tr w:rsidR="00B81E09" w14:paraId="4D3DA8D6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2E041B4A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E97BFCB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EA5CDC0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9D31418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1B6B249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8E284FF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514E262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626BD823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82EE69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70115BA" w14:textId="284D2D7A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AB4367" w14:textId="69103B3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845C786" w14:textId="145E7781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0411F5" w14:textId="3C189099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31B945" w14:textId="05E696F0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9D8108" w14:textId="00609656" w:rsidR="00B81E09" w:rsidRDefault="001B5B19">
            <w:pPr>
              <w:pStyle w:val="Dates"/>
              <w:jc w:val="right"/>
            </w:pPr>
            <w:r>
              <w:t>4</w:t>
            </w:r>
          </w:p>
        </w:tc>
      </w:tr>
      <w:tr w:rsidR="00B81E09" w14:paraId="6841FB0E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4F9473" w14:textId="4343346A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DFEE289" w14:textId="7303BFC2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64564AF" w14:textId="4854E54F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F3448EB" w14:textId="707C3698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DE33D1" w14:textId="15193CD9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E76A79A" w14:textId="280EAF92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088E25" w14:textId="766B0D37" w:rsidR="00B81E09" w:rsidRDefault="001B5B19">
            <w:pPr>
              <w:pStyle w:val="Dates"/>
              <w:jc w:val="right"/>
            </w:pPr>
            <w:r>
              <w:t>11</w:t>
            </w:r>
          </w:p>
        </w:tc>
      </w:tr>
      <w:tr w:rsidR="00B81E09" w14:paraId="4EC0E04A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492B37" w14:textId="4C07D607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0BC2BD" w14:textId="26A19C0F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3A7366" w14:textId="30D6190E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369E661" w14:textId="358F127D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0B7BB95" w14:textId="3F9A9F73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A3FA46" w14:textId="262D893C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C543A4" w14:textId="7BFB6C61" w:rsidR="00B81E09" w:rsidRDefault="001B5B19">
            <w:pPr>
              <w:pStyle w:val="Dates"/>
              <w:jc w:val="right"/>
            </w:pPr>
            <w:r>
              <w:t>18</w:t>
            </w:r>
          </w:p>
        </w:tc>
      </w:tr>
      <w:tr w:rsidR="00B81E09" w14:paraId="0B412D83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8695E82" w14:textId="14817E6C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5D5B8315" w14:textId="7296AECA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1AC09F03" w14:textId="6BB35FB5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AA0FC85" w14:textId="4840E63D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D0470A1" w14:textId="778BAA9F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E61A30F" w14:textId="3D5CBE7F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32B956BC" w14:textId="184A1EBF" w:rsidR="00B81E09" w:rsidRDefault="001B5B19">
            <w:pPr>
              <w:pStyle w:val="Dates"/>
              <w:jc w:val="right"/>
            </w:pPr>
            <w:r>
              <w:t>25</w:t>
            </w:r>
          </w:p>
        </w:tc>
      </w:tr>
      <w:tr w:rsidR="00B81E09" w14:paraId="46746B2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7BAB71" w14:textId="499FD1D8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496CF860" w14:textId="69707275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74814B0C" w14:textId="57E5E6CE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1F28F2D6" w14:textId="5231CF4B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0F8CFBE" w14:textId="5BEA3EFF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</w:tcPr>
          <w:p w14:paraId="644650E3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899FC63" w14:textId="77777777" w:rsidR="00B81E09" w:rsidRDefault="00B81E09">
            <w:pPr>
              <w:pStyle w:val="Dates"/>
              <w:jc w:val="right"/>
            </w:pPr>
          </w:p>
        </w:tc>
      </w:tr>
    </w:tbl>
    <w:p w14:paraId="7B3FCDD8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0AA1C0D1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59C8E262" w14:textId="13917EE6" w:rsidR="00B81E09" w:rsidRDefault="00063482">
            <w:pPr>
              <w:pStyle w:val="MonthNames"/>
            </w:pPr>
            <w:r>
              <w:lastRenderedPageBreak/>
              <w:t xml:space="preserve">October </w:t>
            </w:r>
            <w:r w:rsidR="001B5B19">
              <w:t>2027</w:t>
            </w:r>
          </w:p>
        </w:tc>
      </w:tr>
      <w:tr w:rsidR="00B81E09" w14:paraId="178EC9F7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A6EC506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68972BE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03845D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3BF9DD78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BB21DD4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B2F5B07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2C4160D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5636CACE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bottom w:w="115" w:type="dxa"/>
            </w:tcMar>
          </w:tcPr>
          <w:p w14:paraId="5BE6C904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3FBA98D0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74852ECA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3460E34F" w14:textId="37365535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3FD2525" w14:textId="447F92CE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186AEF2" w14:textId="5BA58005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F23DB9" w14:textId="19800539" w:rsidR="00B81E09" w:rsidRDefault="001B5B19">
            <w:pPr>
              <w:pStyle w:val="Dates"/>
              <w:jc w:val="right"/>
            </w:pPr>
            <w:r>
              <w:t>2</w:t>
            </w:r>
          </w:p>
        </w:tc>
      </w:tr>
      <w:tr w:rsidR="00B81E09" w14:paraId="68CFBDE2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F0F308F" w14:textId="5CFAD255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C68AC1" w14:textId="1C79FB77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C5FFC7" w14:textId="2F364D64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9F26430" w14:textId="2CE06ACD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FA58AE" w14:textId="6FC3AD1D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92903D9" w14:textId="4D5237DF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856065" w14:textId="4D589C0B" w:rsidR="00B81E09" w:rsidRDefault="001B5B19">
            <w:pPr>
              <w:pStyle w:val="Dates"/>
              <w:jc w:val="right"/>
            </w:pPr>
            <w:r>
              <w:t>9</w:t>
            </w:r>
          </w:p>
        </w:tc>
      </w:tr>
      <w:tr w:rsidR="00B81E09" w14:paraId="71B412A4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4B473FA" w14:textId="215F9307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D1EE60" w14:textId="6B4B8EE8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B2A754" w14:textId="090DCC24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C9FBCF" w14:textId="21C40598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CCE1A2D" w14:textId="32A8675A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9CF125B" w14:textId="4E28088C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7FFF703" w14:textId="5F683A5A" w:rsidR="00B81E09" w:rsidRDefault="001B5B19">
            <w:pPr>
              <w:pStyle w:val="Dates"/>
              <w:jc w:val="right"/>
            </w:pPr>
            <w:r>
              <w:t>16</w:t>
            </w:r>
          </w:p>
        </w:tc>
      </w:tr>
      <w:tr w:rsidR="00B81E09" w14:paraId="01ABAE5A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3C14A4" w14:textId="7FB64F13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F0A32F" w14:textId="17F8CB25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B1001E" w14:textId="1FB5DE72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A5E41A9" w14:textId="2E1CCA18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09C42B" w14:textId="0CCCE33D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B75BF2" w14:textId="5B880B00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4F20D8" w14:textId="5C0B8A1C" w:rsidR="00B81E09" w:rsidRDefault="001B5B19">
            <w:pPr>
              <w:pStyle w:val="Dates"/>
              <w:jc w:val="right"/>
            </w:pPr>
            <w:r>
              <w:t>23</w:t>
            </w:r>
          </w:p>
        </w:tc>
      </w:tr>
      <w:tr w:rsidR="00B81E09" w14:paraId="4583039A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4C68CB" w14:textId="39DDC4E8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85D1322" w14:textId="70B06BEC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5B3D298" w14:textId="38C2ECF9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3EA309DB" w14:textId="789608A7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FBDDAF9" w14:textId="06C7907D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01862FB8" w14:textId="38DC7167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13E14E3C" w14:textId="5B1F4EDD" w:rsidR="00B81E09" w:rsidRDefault="001B5B19">
            <w:pPr>
              <w:pStyle w:val="Dates"/>
              <w:jc w:val="right"/>
            </w:pPr>
            <w:r>
              <w:t>30</w:t>
            </w:r>
          </w:p>
        </w:tc>
      </w:tr>
      <w:tr w:rsidR="001B5B19" w14:paraId="4A74ABD7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4A9D29" w14:textId="78F128D9" w:rsidR="001B5B19" w:rsidRDefault="001B5B19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</w:tcPr>
          <w:p w14:paraId="007BE8B8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2C9B7E83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64512CBF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192E99D5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</w:tcPr>
          <w:p w14:paraId="2BD03488" w14:textId="77777777" w:rsidR="001B5B19" w:rsidRDefault="001B5B1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6D7C0910" w14:textId="77777777" w:rsidR="001B5B19" w:rsidRDefault="001B5B19">
            <w:pPr>
              <w:pStyle w:val="Dates"/>
              <w:jc w:val="right"/>
            </w:pPr>
          </w:p>
        </w:tc>
      </w:tr>
    </w:tbl>
    <w:p w14:paraId="4E2E0BF0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53BBA42F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noWrap/>
            <w:tcMar>
              <w:bottom w:w="86" w:type="dxa"/>
            </w:tcMar>
            <w:vAlign w:val="bottom"/>
          </w:tcPr>
          <w:p w14:paraId="578CE861" w14:textId="486C6832" w:rsidR="00B81E09" w:rsidRDefault="00063482">
            <w:pPr>
              <w:pStyle w:val="MonthNames"/>
            </w:pPr>
            <w:r>
              <w:lastRenderedPageBreak/>
              <w:t xml:space="preserve">November </w:t>
            </w:r>
            <w:r w:rsidR="001B5B19">
              <w:t>2027</w:t>
            </w:r>
          </w:p>
        </w:tc>
      </w:tr>
      <w:tr w:rsidR="00B81E09" w14:paraId="13FBA69B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0967BD5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81995A4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88E6056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912A013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0A93FB22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A15EEFD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67E3D1E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04ED78D3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tcMar>
              <w:top w:w="115" w:type="dxa"/>
              <w:bottom w:w="115" w:type="dxa"/>
            </w:tcMar>
          </w:tcPr>
          <w:p w14:paraId="383341B4" w14:textId="56B9138D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16C757A" w14:textId="6C6A2A2B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58E3900D" w14:textId="268863A1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2D1A2E8C" w14:textId="4349DB44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07872F2" w14:textId="1EDED8B7" w:rsidR="00B81E09" w:rsidRDefault="001B5B19">
            <w:pPr>
              <w:pStyle w:val="Dates"/>
              <w:jc w:val="right"/>
            </w:pPr>
            <w:r>
              <w:t>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07DE8FB3" w14:textId="5780C72B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03B7B15" w14:textId="0DA625EA" w:rsidR="00B81E09" w:rsidRDefault="001B5B19">
            <w:pPr>
              <w:pStyle w:val="Dates"/>
              <w:jc w:val="right"/>
            </w:pPr>
            <w:r>
              <w:t>6</w:t>
            </w:r>
          </w:p>
        </w:tc>
      </w:tr>
      <w:tr w:rsidR="00B81E09" w14:paraId="25E647C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540DFDE" w14:textId="0EF9975A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4D905C0" w14:textId="09C6FF04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4BE6FF4" w14:textId="4318B4C0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D9B3AA" w14:textId="5E92C49D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CE5A4C" w14:textId="350B2D41" w:rsidR="00B81E09" w:rsidRDefault="001B5B19">
            <w:pPr>
              <w:pStyle w:val="Dates"/>
              <w:jc w:val="right"/>
            </w:pPr>
            <w:r>
              <w:t>11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16AF1C6" w14:textId="46911A3E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C9FC70" w14:textId="29D6BCDF" w:rsidR="00B81E09" w:rsidRDefault="001B5B19">
            <w:pPr>
              <w:pStyle w:val="Dates"/>
              <w:jc w:val="right"/>
            </w:pPr>
            <w:r>
              <w:t>13</w:t>
            </w:r>
          </w:p>
        </w:tc>
      </w:tr>
      <w:tr w:rsidR="00B81E09" w14:paraId="3AB7775A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5C82AD" w14:textId="7E8E1778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E0DD11C" w14:textId="7B0EAF4E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1BE3BB" w14:textId="202B228A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FC5E7E" w14:textId="65D27C9D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C1CE48" w14:textId="3C37BF3C" w:rsidR="00B81E09" w:rsidRDefault="001B5B19">
            <w:pPr>
              <w:pStyle w:val="Dates"/>
              <w:jc w:val="right"/>
            </w:pPr>
            <w:r>
              <w:t>18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9137713" w14:textId="1E426DDC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ACBE25A" w14:textId="62008B5D" w:rsidR="00B81E09" w:rsidRDefault="001B5B19">
            <w:pPr>
              <w:pStyle w:val="Dates"/>
              <w:jc w:val="right"/>
            </w:pPr>
            <w:r>
              <w:t>20</w:t>
            </w:r>
          </w:p>
        </w:tc>
      </w:tr>
      <w:tr w:rsidR="00B81E09" w14:paraId="0202D231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B6A9DAD" w14:textId="7CE166DC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42FB17E" w14:textId="5E45FB13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4B8F8BB" w14:textId="3C331D89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2ADC1F" w14:textId="0E07366B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24B8852" w14:textId="574AAD67" w:rsidR="00B81E09" w:rsidRDefault="001B5B19">
            <w:pPr>
              <w:pStyle w:val="Dates"/>
              <w:jc w:val="right"/>
            </w:pPr>
            <w:r>
              <w:t>25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6B9A3AE" w14:textId="662388EC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AC927A6" w14:textId="0B6EC170" w:rsidR="00B81E09" w:rsidRDefault="001B5B19">
            <w:pPr>
              <w:pStyle w:val="Dates"/>
              <w:jc w:val="right"/>
            </w:pPr>
            <w:r>
              <w:t>27</w:t>
            </w:r>
          </w:p>
        </w:tc>
      </w:tr>
      <w:tr w:rsidR="00B81E09" w14:paraId="0A308A54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464ED5" w14:textId="11D4BB3F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14B2197" w14:textId="4CFB7AD2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547106" w14:textId="66A3AD6B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80E4D9" w14:textId="77A9275F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FD82170" w14:textId="2F5859C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879FE8" w14:textId="6B790148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B0E2F12" w14:textId="1C3306C4" w:rsidR="00B81E09" w:rsidRDefault="00B81E09">
            <w:pPr>
              <w:pStyle w:val="Dates"/>
              <w:jc w:val="right"/>
            </w:pPr>
          </w:p>
        </w:tc>
      </w:tr>
    </w:tbl>
    <w:p w14:paraId="797F5616" w14:textId="77777777" w:rsidR="00B81E09" w:rsidRDefault="00B81E09"/>
    <w:tbl>
      <w:tblPr>
        <w:tblW w:w="10584" w:type="dxa"/>
        <w:tblBorders>
          <w:top w:val="single" w:sz="4" w:space="0" w:color="314871"/>
          <w:left w:val="single" w:sz="4" w:space="0" w:color="314871"/>
          <w:bottom w:val="single" w:sz="4" w:space="0" w:color="314871"/>
          <w:right w:val="single" w:sz="4" w:space="0" w:color="314871"/>
          <w:insideH w:val="single" w:sz="4" w:space="0" w:color="314871"/>
          <w:insideV w:val="single" w:sz="4" w:space="0" w:color="314871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2"/>
        <w:gridCol w:w="1512"/>
      </w:tblGrid>
      <w:tr w:rsidR="00B81E09" w14:paraId="6B929F90" w14:textId="77777777" w:rsidTr="00063482">
        <w:trPr>
          <w:cantSplit/>
          <w:trHeight w:hRule="exact" w:val="605"/>
        </w:trPr>
        <w:tc>
          <w:tcPr>
            <w:tcW w:w="10584" w:type="dxa"/>
            <w:gridSpan w:val="7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C6D9F1" w:themeFill="text2" w:themeFillTint="33"/>
            <w:noWrap/>
            <w:tcMar>
              <w:bottom w:w="86" w:type="dxa"/>
            </w:tcMar>
            <w:vAlign w:val="bottom"/>
          </w:tcPr>
          <w:p w14:paraId="25168254" w14:textId="722D71A4" w:rsidR="00B81E09" w:rsidRDefault="00063482">
            <w:pPr>
              <w:pStyle w:val="MonthNames"/>
            </w:pPr>
            <w:r>
              <w:lastRenderedPageBreak/>
              <w:t xml:space="preserve">December </w:t>
            </w:r>
            <w:r w:rsidR="001B5B19">
              <w:t>2027</w:t>
            </w:r>
          </w:p>
        </w:tc>
      </w:tr>
      <w:tr w:rsidR="00B81E09" w14:paraId="2497075B" w14:textId="77777777" w:rsidTr="00063482">
        <w:trPr>
          <w:cantSplit/>
          <w:trHeight w:hRule="exact" w:val="259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7300495A" w14:textId="77777777" w:rsidR="00B81E09" w:rsidRDefault="00063482">
            <w:pPr>
              <w:pStyle w:val="Weekdays"/>
            </w:pPr>
            <w:r>
              <w:t>Sunday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6D0AED37" w14:textId="77777777" w:rsidR="00B81E09" w:rsidRDefault="00063482">
            <w:pPr>
              <w:pStyle w:val="Weekdays"/>
            </w:pPr>
            <w:r>
              <w:t>Monday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573B49FF" w14:textId="77777777" w:rsidR="00B81E09" w:rsidRDefault="00063482">
            <w:pPr>
              <w:pStyle w:val="Weekdays"/>
            </w:pPr>
            <w:r>
              <w:t>Tuesday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8928E96" w14:textId="77777777" w:rsidR="00B81E09" w:rsidRPr="00063482" w:rsidRDefault="00063482">
            <w:pPr>
              <w:pStyle w:val="Weekdays"/>
              <w:rPr>
                <w:spacing w:val="-2"/>
              </w:rPr>
            </w:pPr>
            <w:r w:rsidRPr="00063482">
              <w:rPr>
                <w:spacing w:val="-2"/>
              </w:rPr>
              <w:t>Wednesday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4974C6E4" w14:textId="77777777" w:rsidR="00B81E09" w:rsidRDefault="00063482">
            <w:pPr>
              <w:pStyle w:val="Weekdays"/>
            </w:pPr>
            <w:r>
              <w:t>Thursday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FFEEDB9" w14:textId="77777777" w:rsidR="00B81E09" w:rsidRDefault="00063482">
            <w:pPr>
              <w:pStyle w:val="Weekdays"/>
            </w:pPr>
            <w:r>
              <w:t>Friday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365F91" w:themeFill="accent1" w:themeFillShade="BF"/>
            <w:noWrap/>
            <w:tcMar>
              <w:bottom w:w="58" w:type="dxa"/>
            </w:tcMar>
            <w:vAlign w:val="bottom"/>
          </w:tcPr>
          <w:p w14:paraId="11F2A455" w14:textId="77777777" w:rsidR="00B81E09" w:rsidRDefault="00063482">
            <w:pPr>
              <w:pStyle w:val="Weekdays"/>
            </w:pPr>
            <w:r>
              <w:t>Saturday</w:t>
            </w:r>
          </w:p>
        </w:tc>
      </w:tr>
      <w:tr w:rsidR="00B81E09" w14:paraId="33D83192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101E38F" w14:textId="7777777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083B2F3" w14:textId="7CF018A7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nil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74F17C" w14:textId="3040C7A0" w:rsidR="00B81E09" w:rsidRDefault="00B81E09">
            <w:pPr>
              <w:pStyle w:val="Dates"/>
              <w:jc w:val="right"/>
            </w:pP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C6120C1" w14:textId="1BC31164" w:rsidR="00B81E09" w:rsidRDefault="001B5B19">
            <w:pPr>
              <w:pStyle w:val="Dates"/>
              <w:jc w:val="righ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324583" w14:textId="10598BF5" w:rsidR="00B81E09" w:rsidRDefault="001B5B19">
            <w:pPr>
              <w:pStyle w:val="Dates"/>
              <w:jc w:val="right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4A16B4F" w14:textId="7A1A9593" w:rsidR="00B81E09" w:rsidRDefault="001B5B19">
            <w:pPr>
              <w:pStyle w:val="Dates"/>
              <w:jc w:val="right"/>
            </w:pPr>
            <w:r>
              <w:t>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F9EA2CB" w14:textId="531B1BD0" w:rsidR="00B81E09" w:rsidRDefault="001B5B19">
            <w:pPr>
              <w:pStyle w:val="Dates"/>
              <w:jc w:val="right"/>
            </w:pPr>
            <w:r>
              <w:t>4</w:t>
            </w:r>
          </w:p>
        </w:tc>
      </w:tr>
      <w:tr w:rsidR="00B81E09" w14:paraId="318B258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7F27034" w14:textId="6E98BC5A" w:rsidR="00B81E09" w:rsidRDefault="001B5B19">
            <w:pPr>
              <w:pStyle w:val="Dates"/>
              <w:jc w:val="right"/>
            </w:pPr>
            <w:r>
              <w:t>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C73D46" w14:textId="3A0B897C" w:rsidR="00B81E09" w:rsidRDefault="001B5B19">
            <w:pPr>
              <w:pStyle w:val="Dates"/>
              <w:jc w:val="right"/>
            </w:pPr>
            <w:r>
              <w:t>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886A416" w14:textId="6C836FC2" w:rsidR="00B81E09" w:rsidRDefault="001B5B19">
            <w:pPr>
              <w:pStyle w:val="Dates"/>
              <w:jc w:val="right"/>
            </w:pPr>
            <w:r>
              <w:t>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051AAFE" w14:textId="422179E9" w:rsidR="00B81E09" w:rsidRDefault="001B5B19">
            <w:pPr>
              <w:pStyle w:val="Dates"/>
              <w:jc w:val="right"/>
            </w:pPr>
            <w:r>
              <w:t>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819CBA9" w14:textId="7C5F7984" w:rsidR="00B81E09" w:rsidRDefault="001B5B19">
            <w:pPr>
              <w:pStyle w:val="Dates"/>
              <w:jc w:val="right"/>
            </w:pPr>
            <w:r>
              <w:t>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0A6CFC2" w14:textId="3EE50E9F" w:rsidR="00B81E09" w:rsidRDefault="001B5B19">
            <w:pPr>
              <w:pStyle w:val="Dates"/>
              <w:jc w:val="right"/>
            </w:pPr>
            <w:r>
              <w:t>10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A7D3C9C" w14:textId="5516E1DD" w:rsidR="00B81E09" w:rsidRDefault="001B5B19">
            <w:pPr>
              <w:pStyle w:val="Dates"/>
              <w:jc w:val="right"/>
            </w:pPr>
            <w:r>
              <w:t>11</w:t>
            </w:r>
          </w:p>
        </w:tc>
      </w:tr>
      <w:tr w:rsidR="00B81E09" w14:paraId="35CEB209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22BABCC" w14:textId="5F40E2F3" w:rsidR="00B81E09" w:rsidRDefault="001B5B19">
            <w:pPr>
              <w:pStyle w:val="Dates"/>
              <w:jc w:val="right"/>
            </w:pPr>
            <w:r>
              <w:t>12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06A7F56" w14:textId="1FC57DEE" w:rsidR="00B81E09" w:rsidRDefault="001B5B19">
            <w:pPr>
              <w:pStyle w:val="Dates"/>
              <w:jc w:val="right"/>
            </w:pPr>
            <w:r>
              <w:t>13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0A3D1FF" w14:textId="2B8CBB00" w:rsidR="00B81E09" w:rsidRDefault="001B5B19">
            <w:pPr>
              <w:pStyle w:val="Dates"/>
              <w:jc w:val="right"/>
            </w:pPr>
            <w:r>
              <w:t>14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7BBEF9E" w14:textId="7054578A" w:rsidR="00B81E09" w:rsidRDefault="001B5B19">
            <w:pPr>
              <w:pStyle w:val="Dates"/>
              <w:jc w:val="right"/>
            </w:pPr>
            <w:r>
              <w:t>15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FE43AEB" w14:textId="51E8A4AA" w:rsidR="00B81E09" w:rsidRDefault="001B5B19">
            <w:pPr>
              <w:pStyle w:val="Dates"/>
              <w:jc w:val="right"/>
            </w:pPr>
            <w:r>
              <w:t>16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B51DE5" w14:textId="18B0C122" w:rsidR="00B81E09" w:rsidRDefault="001B5B19">
            <w:pPr>
              <w:pStyle w:val="Dates"/>
              <w:jc w:val="right"/>
            </w:pPr>
            <w:r>
              <w:t>17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C488978" w14:textId="740CEA11" w:rsidR="00B81E09" w:rsidRDefault="001B5B19">
            <w:pPr>
              <w:pStyle w:val="Dates"/>
              <w:jc w:val="right"/>
            </w:pPr>
            <w:r>
              <w:t>18</w:t>
            </w:r>
          </w:p>
        </w:tc>
      </w:tr>
      <w:tr w:rsidR="00B81E09" w14:paraId="494CA878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590DD68" w14:textId="7838D5F8" w:rsidR="00B81E09" w:rsidRDefault="001B5B19">
            <w:pPr>
              <w:pStyle w:val="Dates"/>
              <w:jc w:val="right"/>
            </w:pPr>
            <w:r>
              <w:t>19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18ACC54" w14:textId="32CF9B65" w:rsidR="00B81E09" w:rsidRDefault="001B5B19">
            <w:pPr>
              <w:pStyle w:val="Dates"/>
              <w:jc w:val="right"/>
            </w:pPr>
            <w:r>
              <w:t>20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34CD7B6C" w14:textId="6A8B18EE" w:rsidR="00B81E09" w:rsidRDefault="001B5B19">
            <w:pPr>
              <w:pStyle w:val="Dates"/>
              <w:jc w:val="right"/>
            </w:pPr>
            <w:r>
              <w:t>21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4A04ADF5" w14:textId="73295A82" w:rsidR="00B81E09" w:rsidRDefault="001B5B19">
            <w:pPr>
              <w:pStyle w:val="Dates"/>
              <w:jc w:val="right"/>
            </w:pPr>
            <w:r>
              <w:t>22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0927409" w14:textId="5E35C7D0" w:rsidR="00B81E09" w:rsidRDefault="001B5B19">
            <w:pPr>
              <w:pStyle w:val="Dates"/>
              <w:jc w:val="right"/>
            </w:pPr>
            <w:r>
              <w:t>23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7D7A438D" w14:textId="2BD644BC" w:rsidR="00B81E09" w:rsidRDefault="001B5B19">
            <w:pPr>
              <w:pStyle w:val="Dates"/>
              <w:jc w:val="right"/>
            </w:pPr>
            <w:r>
              <w:t>24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</w:tcPr>
          <w:p w14:paraId="567E6099" w14:textId="625EBB29" w:rsidR="00B81E09" w:rsidRDefault="001B5B19">
            <w:pPr>
              <w:pStyle w:val="Dates"/>
              <w:jc w:val="right"/>
            </w:pPr>
            <w:r>
              <w:t>25</w:t>
            </w:r>
          </w:p>
        </w:tc>
      </w:tr>
      <w:tr w:rsidR="00B81E09" w14:paraId="5223C084" w14:textId="77777777" w:rsidTr="00063482">
        <w:trPr>
          <w:cantSplit/>
          <w:trHeight w:hRule="exact" w:val="1872"/>
        </w:trPr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CE7EA19" w14:textId="750AAD44" w:rsidR="00B81E09" w:rsidRDefault="001B5B19">
            <w:pPr>
              <w:pStyle w:val="Dates"/>
              <w:jc w:val="right"/>
            </w:pPr>
            <w:r>
              <w:t>26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auto"/>
            </w:tcBorders>
          </w:tcPr>
          <w:p w14:paraId="080C8725" w14:textId="3D723F7B" w:rsidR="00B81E09" w:rsidRDefault="001B5B19">
            <w:pPr>
              <w:pStyle w:val="Dates"/>
              <w:jc w:val="right"/>
            </w:pPr>
            <w:r>
              <w:t>27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3A9438C" w14:textId="30F1B609" w:rsidR="00B81E09" w:rsidRDefault="001B5B19">
            <w:pPr>
              <w:pStyle w:val="Dates"/>
              <w:jc w:val="right"/>
            </w:pPr>
            <w:r>
              <w:t>28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F913908" w14:textId="350E5B10" w:rsidR="00B81E09" w:rsidRDefault="001B5B19">
            <w:pPr>
              <w:pStyle w:val="Dates"/>
              <w:jc w:val="right"/>
            </w:pPr>
            <w:r>
              <w:t>29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3145ECAE" w14:textId="5678F121" w:rsidR="00B81E09" w:rsidRDefault="001B5B19">
            <w:pPr>
              <w:pStyle w:val="Dates"/>
              <w:jc w:val="right"/>
            </w:pPr>
            <w:r>
              <w:t>30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auto"/>
            </w:tcBorders>
          </w:tcPr>
          <w:p w14:paraId="6295A3F4" w14:textId="78C75468" w:rsidR="00B81E09" w:rsidRDefault="001B5B19">
            <w:pPr>
              <w:pStyle w:val="Dates"/>
              <w:jc w:val="right"/>
            </w:pPr>
            <w:r>
              <w:t>31</w:t>
            </w:r>
          </w:p>
        </w:tc>
        <w:tc>
          <w:tcPr>
            <w:tcW w:w="1512" w:type="dxa"/>
            <w:tcBorders>
              <w:top w:val="single" w:sz="4" w:space="0" w:color="244061" w:themeColor="accent1" w:themeShade="80"/>
              <w:left w:val="single" w:sz="4" w:space="0" w:color="auto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21BFB231" w14:textId="77777777" w:rsidR="00B81E09" w:rsidRDefault="00B81E09">
            <w:pPr>
              <w:pStyle w:val="Dates"/>
              <w:jc w:val="right"/>
            </w:pPr>
          </w:p>
        </w:tc>
      </w:tr>
    </w:tbl>
    <w:p w14:paraId="409D6311" w14:textId="77777777" w:rsidR="00B81E09" w:rsidRDefault="00B81E09"/>
    <w:sectPr w:rsidR="00B81E09" w:rsidSect="000634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792" w:bottom="1080" w:left="7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BE941" w14:textId="77777777" w:rsidR="002C1212" w:rsidRDefault="002C1212">
      <w:r>
        <w:separator/>
      </w:r>
    </w:p>
  </w:endnote>
  <w:endnote w:type="continuationSeparator" w:id="0">
    <w:p w14:paraId="10773EFC" w14:textId="77777777" w:rsidR="002C1212" w:rsidRDefault="002C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DECF" w14:textId="77777777" w:rsidR="00B81E09" w:rsidRDefault="00B81E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905DA" w14:textId="77777777" w:rsidR="00B81E09" w:rsidRDefault="00B81E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9716" w14:textId="77777777" w:rsidR="00B81E09" w:rsidRDefault="00B81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A3CE5" w14:textId="77777777" w:rsidR="002C1212" w:rsidRDefault="002C1212">
      <w:r>
        <w:separator/>
      </w:r>
    </w:p>
  </w:footnote>
  <w:footnote w:type="continuationSeparator" w:id="0">
    <w:p w14:paraId="52CC9020" w14:textId="77777777" w:rsidR="002C1212" w:rsidRDefault="002C1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72D8" w14:textId="77777777" w:rsidR="00B81E09" w:rsidRDefault="00B81E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2B3E" w14:textId="77777777" w:rsidR="00B81E09" w:rsidRDefault="00B81E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C5126" w14:textId="77777777" w:rsidR="00B81E09" w:rsidRDefault="00B81E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Height1" w:val="651"/>
    <w:docVar w:name="varLeft1" w:val="-6"/>
    <w:docVar w:name="varPagination1" w:val="False"/>
    <w:docVar w:name="varRevCount1" w:val="0"/>
    <w:docVar w:name="varSavedView1" w:val="3"/>
    <w:docVar w:name="varSelStart1" w:val="0"/>
    <w:docVar w:name="varTop1" w:val="-6"/>
    <w:docVar w:name="varWidth1" w:val="1212"/>
    <w:docVar w:name="varWindowCount" w:val="1"/>
    <w:docVar w:name="varZoom1" w:val="100"/>
  </w:docVars>
  <w:rsids>
    <w:rsidRoot w:val="00B81E09"/>
    <w:rsid w:val="00021747"/>
    <w:rsid w:val="00046FF3"/>
    <w:rsid w:val="00063482"/>
    <w:rsid w:val="00107159"/>
    <w:rsid w:val="001B5B19"/>
    <w:rsid w:val="00285A75"/>
    <w:rsid w:val="002C1212"/>
    <w:rsid w:val="005A3545"/>
    <w:rsid w:val="00722588"/>
    <w:rsid w:val="00746E72"/>
    <w:rsid w:val="007C77AA"/>
    <w:rsid w:val="007F22F0"/>
    <w:rsid w:val="00893281"/>
    <w:rsid w:val="00B81E09"/>
    <w:rsid w:val="00D32118"/>
    <w:rsid w:val="00DA0F88"/>
    <w:rsid w:val="00DA4A02"/>
    <w:rsid w:val="00E9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20A2E2"/>
  <w15:docId w15:val="{9C9951AB-29F5-4398-9B8A-A4B0C083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MonthNames">
    <w:name w:val="Month Names"/>
    <w:basedOn w:val="Normal"/>
    <w:pPr>
      <w:pageBreakBefore/>
      <w:jc w:val="center"/>
    </w:pPr>
    <w:rPr>
      <w:rFonts w:asciiTheme="majorHAnsi" w:hAnsiTheme="majorHAnsi"/>
      <w:bCs/>
      <w:color w:val="17365D" w:themeColor="text2" w:themeShade="BF"/>
      <w:sz w:val="48"/>
      <w:szCs w:val="20"/>
    </w:rPr>
  </w:style>
  <w:style w:type="paragraph" w:customStyle="1" w:styleId="Dates">
    <w:name w:val="Dates"/>
    <w:basedOn w:val="Normal"/>
    <w:rPr>
      <w:rFonts w:cs="Arial"/>
      <w:color w:val="17365D" w:themeColor="text2" w:themeShade="BF"/>
      <w:sz w:val="20"/>
      <w:szCs w:val="20"/>
    </w:rPr>
  </w:style>
  <w:style w:type="paragraph" w:customStyle="1" w:styleId="Weekdays">
    <w:name w:val="Weekdays"/>
    <w:basedOn w:val="Normal"/>
    <w:pPr>
      <w:jc w:val="center"/>
    </w:pPr>
    <w:rPr>
      <w:rFonts w:asciiTheme="majorHAnsi" w:hAnsiTheme="majorHAnsi"/>
      <w:caps/>
      <w:color w:val="FFFFFF" w:themeColor="background1"/>
      <w:spacing w:val="4"/>
      <w:sz w:val="20"/>
      <w:szCs w:val="16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8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5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30" ma:contentTypeDescription="Create a new document." ma:contentTypeScope="" ma:versionID="b6358c8e9ccf10d22debe3a56dce56ac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D0D8C0C-0660-4B4A-941A-ADB6A12DFD9F}">
  <ds:schemaRefs>
    <ds:schemaRef ds:uri="http://schemas.microsoft.com/office/2006/metadata/contentType"/>
    <ds:schemaRef ds:uri="http://schemas.microsoft.com/office/2006/metadata/properties/metaAttributes"/>
  </ds:schemaRefs>
</ds:datastoreItem>
</file>

<file path=customXml/itemProps2.xml><?xml version="1.0" encoding="utf-8"?>
<ds:datastoreItem xmlns:ds="http://schemas.openxmlformats.org/officeDocument/2006/customXml" ds:itemID="{6A9AB821-219A-43F1-B5DD-8FD80C7A6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F4951E-AE11-4C3B-807C-BCB3026B72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2027 Calendar shade 1.dotx</Template>
  <TotalTime>0</TotalTime>
  <Pages>12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Freedman</dc:creator>
  <cp:keywords/>
  <dc:description/>
  <cp:lastModifiedBy>Jay Freedman</cp:lastModifiedBy>
  <cp:revision>2</cp:revision>
  <cp:lastPrinted>2004-06-11T05:44:00Z</cp:lastPrinted>
  <dcterms:created xsi:type="dcterms:W3CDTF">2025-12-14T19:11:00Z</dcterms:created>
  <dcterms:modified xsi:type="dcterms:W3CDTF">2025-12-14T19:11:00Z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TC103619889990</vt:lpwstr>
  </property>
</Properties>
</file>